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3D3" w:rsidRDefault="002373D3" w:rsidP="002373D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William BAYLY</w:t>
      </w:r>
      <w:r>
        <w:rPr>
          <w:rStyle w:val="Hyperlink"/>
          <w:u w:val="none"/>
        </w:rPr>
        <w:t xml:space="preserve">       (fl.1405)</w:t>
      </w:r>
    </w:p>
    <w:p w:rsidR="002373D3" w:rsidRDefault="002373D3" w:rsidP="002373D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373D3" w:rsidRDefault="002373D3" w:rsidP="002373D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373D3" w:rsidRDefault="002373D3" w:rsidP="002373D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22 Oct.1405</w:t>
      </w:r>
      <w:r>
        <w:rPr>
          <w:rStyle w:val="Hyperlink"/>
          <w:u w:val="none"/>
        </w:rPr>
        <w:tab/>
        <w:t xml:space="preserve">He was a witness when Richard </w:t>
      </w:r>
      <w:proofErr w:type="spellStart"/>
      <w:proofErr w:type="gramStart"/>
      <w:r>
        <w:rPr>
          <w:rStyle w:val="Hyperlink"/>
          <w:u w:val="none"/>
        </w:rPr>
        <w:t>Fithelere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 Agnes(q.v.),</w:t>
      </w:r>
    </w:p>
    <w:p w:rsidR="002373D3" w:rsidRDefault="002373D3" w:rsidP="002373D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granted</w:t>
      </w:r>
      <w:proofErr w:type="gramEnd"/>
      <w:r>
        <w:rPr>
          <w:rStyle w:val="Hyperlink"/>
          <w:u w:val="none"/>
        </w:rPr>
        <w:t xml:space="preserve"> a messuage with curtilage and a meadow in Witney, Oxfordshire,  to</w:t>
      </w:r>
    </w:p>
    <w:p w:rsidR="002373D3" w:rsidRDefault="002373D3" w:rsidP="002373D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John </w:t>
      </w:r>
      <w:proofErr w:type="spellStart"/>
      <w:r>
        <w:rPr>
          <w:rStyle w:val="Hyperlink"/>
          <w:u w:val="none"/>
        </w:rPr>
        <w:t>atte</w:t>
      </w:r>
      <w:proofErr w:type="spell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Welle</w:t>
      </w:r>
      <w:proofErr w:type="spellEnd"/>
      <w:r>
        <w:rPr>
          <w:rStyle w:val="Hyperlink"/>
          <w:u w:val="none"/>
        </w:rPr>
        <w:t xml:space="preserve">, the </w:t>
      </w:r>
      <w:proofErr w:type="gramStart"/>
      <w:r>
        <w:rPr>
          <w:rStyle w:val="Hyperlink"/>
          <w:u w:val="none"/>
        </w:rPr>
        <w:t>elder(</w:t>
      </w:r>
      <w:proofErr w:type="gramEnd"/>
      <w:r>
        <w:rPr>
          <w:rStyle w:val="Hyperlink"/>
          <w:u w:val="none"/>
        </w:rPr>
        <w:t>q.v.) and his wife, Margaret(q.v.).</w:t>
      </w:r>
    </w:p>
    <w:p w:rsidR="002373D3" w:rsidRDefault="002373D3" w:rsidP="002373D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0A2615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ref.BCM</w:t>
      </w:r>
      <w:proofErr w:type="spellEnd"/>
      <w:r>
        <w:rPr>
          <w:rStyle w:val="Hyperlink"/>
          <w:u w:val="none"/>
        </w:rPr>
        <w:t>/G/4/9/1)</w:t>
      </w:r>
    </w:p>
    <w:p w:rsidR="002373D3" w:rsidRDefault="002373D3" w:rsidP="002373D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373D3" w:rsidRDefault="002373D3" w:rsidP="002373D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373D3" w:rsidRDefault="002373D3" w:rsidP="002373D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3D3" w:rsidRDefault="002373D3" w:rsidP="00920DE3">
      <w:pPr>
        <w:spacing w:after="0" w:line="240" w:lineRule="auto"/>
      </w:pPr>
      <w:r>
        <w:separator/>
      </w:r>
    </w:p>
  </w:endnote>
  <w:endnote w:type="continuationSeparator" w:id="0">
    <w:p w:rsidR="002373D3" w:rsidRDefault="002373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3D3" w:rsidRDefault="002373D3" w:rsidP="00920DE3">
      <w:pPr>
        <w:spacing w:after="0" w:line="240" w:lineRule="auto"/>
      </w:pPr>
      <w:r>
        <w:separator/>
      </w:r>
    </w:p>
  </w:footnote>
  <w:footnote w:type="continuationSeparator" w:id="0">
    <w:p w:rsidR="002373D3" w:rsidRDefault="002373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3D3"/>
    <w:rsid w:val="00120749"/>
    <w:rsid w:val="002373D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373D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373D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2015-05-25T21:49:00Z</dcterms:created>
  <dcterms:modified xsi:type="dcterms:W3CDTF">2015-05-25T21:49:00Z</dcterms:modified>
</cp:coreProperties>
</file>